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C9FF8" w14:textId="63F7B24E" w:rsidR="00E47068" w:rsidRDefault="00BD3DB6" w:rsidP="00C009D8">
      <w:pPr>
        <w:pStyle w:val="NoSpacing"/>
      </w:pPr>
      <w:r>
        <w:rPr>
          <w:u w:val="single"/>
        </w:rPr>
        <w:t>Isabel PEMB</w:t>
      </w:r>
      <w:r w:rsidR="00990BDE">
        <w:rPr>
          <w:u w:val="single"/>
        </w:rPr>
        <w:t>RU</w:t>
      </w:r>
      <w:r>
        <w:rPr>
          <w:u w:val="single"/>
        </w:rPr>
        <w:t>GGE</w:t>
      </w:r>
      <w:r>
        <w:t xml:space="preserve">     (d.ca.1446)</w:t>
      </w:r>
    </w:p>
    <w:p w14:paraId="49A1BF71" w14:textId="77777777" w:rsidR="00BD3DB6" w:rsidRDefault="00BD3DB6" w:rsidP="00C009D8">
      <w:pPr>
        <w:pStyle w:val="NoSpacing"/>
      </w:pPr>
      <w:r>
        <w:t>Widow.</w:t>
      </w:r>
    </w:p>
    <w:p w14:paraId="5D3A1D6D" w14:textId="77777777" w:rsidR="00BD3DB6" w:rsidRDefault="00BD3DB6" w:rsidP="00C009D8">
      <w:pPr>
        <w:pStyle w:val="NoSpacing"/>
      </w:pPr>
    </w:p>
    <w:p w14:paraId="1987D476" w14:textId="77777777" w:rsidR="00BD3DB6" w:rsidRDefault="00BD3DB6" w:rsidP="00C009D8">
      <w:pPr>
        <w:pStyle w:val="NoSpacing"/>
      </w:pPr>
    </w:p>
    <w:p w14:paraId="0AEE81FF" w14:textId="77777777" w:rsidR="00BD3DB6" w:rsidRDefault="00BD3DB6" w:rsidP="00C009D8">
      <w:pPr>
        <w:pStyle w:val="NoSpacing"/>
      </w:pPr>
      <w:r>
        <w:t xml:space="preserve">= Sir </w:t>
      </w:r>
      <w:proofErr w:type="spellStart"/>
      <w:r>
        <w:t>Fulk</w:t>
      </w:r>
      <w:proofErr w:type="spellEnd"/>
      <w:r>
        <w:t>(q.v.).   (C.F.R. 1446-52 p.44)</w:t>
      </w:r>
    </w:p>
    <w:p w14:paraId="7AFDBFEB" w14:textId="77777777" w:rsidR="00BD3DB6" w:rsidRDefault="00BD3DB6" w:rsidP="00C009D8">
      <w:pPr>
        <w:pStyle w:val="NoSpacing"/>
      </w:pPr>
    </w:p>
    <w:p w14:paraId="73B8819F" w14:textId="77777777" w:rsidR="00BD3DB6" w:rsidRDefault="00BD3DB6" w:rsidP="00C009D8">
      <w:pPr>
        <w:pStyle w:val="NoSpacing"/>
      </w:pPr>
    </w:p>
    <w:p w14:paraId="0851964B" w14:textId="77777777" w:rsidR="00BD3DB6" w:rsidRDefault="00BD3DB6" w:rsidP="00C009D8">
      <w:pPr>
        <w:pStyle w:val="NoSpacing"/>
      </w:pPr>
      <w:r>
        <w:t>14 Dec.1446</w:t>
      </w:r>
      <w:r>
        <w:tab/>
        <w:t xml:space="preserve">Writs of diem </w:t>
      </w:r>
      <w:proofErr w:type="spellStart"/>
      <w:r>
        <w:t>clausit</w:t>
      </w:r>
      <w:proofErr w:type="spellEnd"/>
      <w:r>
        <w:t xml:space="preserve"> extremum to the Escheators of Staffordshire,</w:t>
      </w:r>
    </w:p>
    <w:p w14:paraId="3CFF7385" w14:textId="77777777" w:rsidR="00BD3DB6" w:rsidRDefault="00BD3DB6" w:rsidP="00C009D8">
      <w:pPr>
        <w:pStyle w:val="NoSpacing"/>
      </w:pPr>
      <w:r>
        <w:tab/>
      </w:r>
      <w:r>
        <w:tab/>
        <w:t>Shropshire and Northamptonshire.  (ibid.)</w:t>
      </w:r>
    </w:p>
    <w:p w14:paraId="2EFF789A" w14:textId="77777777" w:rsidR="00BD3DB6" w:rsidRDefault="00BD3DB6" w:rsidP="00C009D8">
      <w:pPr>
        <w:pStyle w:val="NoSpacing"/>
      </w:pPr>
    </w:p>
    <w:p w14:paraId="19C28A22" w14:textId="77777777" w:rsidR="00BD3DB6" w:rsidRDefault="00BD3DB6" w:rsidP="00C009D8">
      <w:pPr>
        <w:pStyle w:val="NoSpacing"/>
      </w:pPr>
    </w:p>
    <w:p w14:paraId="5739FA30" w14:textId="77777777" w:rsidR="00BD3DB6" w:rsidRPr="00BD3DB6" w:rsidRDefault="00BD3DB6" w:rsidP="00C009D8">
      <w:pPr>
        <w:pStyle w:val="NoSpacing"/>
      </w:pPr>
      <w:r>
        <w:t>9 July 2015</w:t>
      </w:r>
    </w:p>
    <w:sectPr w:rsidR="00BD3DB6" w:rsidRPr="00BD3D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5F1D5" w14:textId="77777777" w:rsidR="00BD3DB6" w:rsidRDefault="00BD3DB6" w:rsidP="00920DE3">
      <w:pPr>
        <w:spacing w:after="0" w:line="240" w:lineRule="auto"/>
      </w:pPr>
      <w:r>
        <w:separator/>
      </w:r>
    </w:p>
  </w:endnote>
  <w:endnote w:type="continuationSeparator" w:id="0">
    <w:p w14:paraId="21326FFB" w14:textId="77777777" w:rsidR="00BD3DB6" w:rsidRDefault="00BD3D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4F677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5C4F8" w14:textId="77777777" w:rsidR="00C009D8" w:rsidRPr="00C009D8" w:rsidRDefault="00C009D8">
    <w:pPr>
      <w:pStyle w:val="Footer"/>
    </w:pPr>
    <w:r>
      <w:t>Copyright I.S.Rogers 9 August 2013</w:t>
    </w:r>
  </w:p>
  <w:p w14:paraId="3722489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C0CD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FFA59" w14:textId="77777777" w:rsidR="00BD3DB6" w:rsidRDefault="00BD3DB6" w:rsidP="00920DE3">
      <w:pPr>
        <w:spacing w:after="0" w:line="240" w:lineRule="auto"/>
      </w:pPr>
      <w:r>
        <w:separator/>
      </w:r>
    </w:p>
  </w:footnote>
  <w:footnote w:type="continuationSeparator" w:id="0">
    <w:p w14:paraId="62083232" w14:textId="77777777" w:rsidR="00BD3DB6" w:rsidRDefault="00BD3D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06FD7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09B3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6A56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DB6"/>
    <w:rsid w:val="00120749"/>
    <w:rsid w:val="00624CAE"/>
    <w:rsid w:val="00920DE3"/>
    <w:rsid w:val="00990BDE"/>
    <w:rsid w:val="00BD3DB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AF47A"/>
  <w15:docId w15:val="{B259AF52-123D-4160-A9CC-8F7720BD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5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2015-07-09T16:51:00Z</dcterms:created>
  <dcterms:modified xsi:type="dcterms:W3CDTF">2020-08-02T18:11:00Z</dcterms:modified>
</cp:coreProperties>
</file>